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Kensington and Bayswater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Kensington and Bayswater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Kensington and Bayswater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Kensington and Bayswater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Kensington and Bayswater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Kensington and Bayswater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10.8%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78.8% </w:t>
      </w:r>
      <w:r w:rsidRPr="004747BF">
        <w:rPr>
          <w:rFonts w:ascii="Libre Franklin Light" w:eastAsia="Times New Roman" w:hAnsi="Libre Franklin Light" w:cs="Calibri Light"/>
        </w:rPr>
        <w:t xml:space="preserve">of those respondents classified as PGSI 8+ in Kensington and Bayswater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Kensington and Bayswater is estimated to be </w:t>
      </w:r>
      <w:r w:rsidRPr="00773DF7">
        <w:rPr>
          <w:rFonts w:ascii="Libre Franklin Light" w:eastAsia="Times New Roman" w:hAnsi="Libre Franklin Light" w:cs="Calibri Light"/>
          <w:b/>
          <w:bCs/>
          <w:color w:val="C45911" w:themeColor="accent2" w:themeShade="BF"/>
        </w:rPr>
        <w:t xml:space="preserve">£9,355,964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Kensington and Bayswater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26.5%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Kensington and Bayswater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Kensington and Bayswater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Kensington and Bayswater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10.8%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ensington and Bayswa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Kensington and Bayswater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ensington and Bayswa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Kensington and Bayswater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Kensington and Bayswater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ensington and Bayswa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Kensington and Bayswater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58.1%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Kensington and Bayswater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Kensington and Bayswater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Kensington and Bayswater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Kensington and Bayswater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Kensington and Bayswater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£9,355,964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Kensington and Bayswater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£152,393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£3,151,579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£225,768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£63,497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£116,412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£5,646,315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£9,355,964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Kensington and Bayswater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Kensington and Bayswater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Kensington and Bayswater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Kensington and Bayswater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Kensington and Bayswater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Kensington and Bayswater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Kensington and Bayswater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Kensington and Bayswater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Kensington and Bayswater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Kensington and Bayswater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Kensington and Bayswater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Kensington and Bayswater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CFC9E9A-29CC-4F90-9990-900766EC53F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